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3E8D" w:rsidRPr="004D2F2F" w:rsidRDefault="00D239AD" w:rsidP="00D239A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4D2F2F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การแจ้งขุดดิน</w:t>
      </w:r>
    </w:p>
    <w:p w:rsidR="00D239AD" w:rsidRPr="004D2F2F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4D2F2F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4D2F2F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4D2F2F">
        <w:rPr>
          <w:rFonts w:ascii="TH SarabunPSK" w:hAnsi="TH SarabunPSK" w:cs="TH SarabunPSK"/>
          <w:sz w:val="32"/>
          <w:szCs w:val="32"/>
          <w:lang w:bidi="th-TH"/>
        </w:rPr>
        <w:t>:</w:t>
      </w:r>
      <w:r w:rsidR="00C81DB8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เทศบาลตำบล</w:t>
      </w:r>
      <w:r w:rsidR="00F4021E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4D2F2F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</w:t>
      </w:r>
      <w:r w:rsidR="00C81DB8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อำเภอ</w:t>
      </w:r>
      <w:r w:rsidR="00F4021E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4D2F2F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</w:t>
      </w:r>
      <w:r w:rsidR="00C81DB8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จังหวัดอ่างทอง</w:t>
      </w:r>
    </w:p>
    <w:p w:rsidR="00D239AD" w:rsidRPr="004D2F2F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4D2F2F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4D2F2F">
        <w:rPr>
          <w:rFonts w:ascii="TH SarabunPSK" w:hAnsi="TH SarabunPSK" w:cs="TH SarabunPSK"/>
          <w:sz w:val="32"/>
          <w:szCs w:val="32"/>
          <w:lang w:bidi="th-TH"/>
        </w:rPr>
        <w:t>:</w:t>
      </w:r>
      <w:r w:rsidR="00C81DB8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4D2F2F" w:rsidRDefault="00F4021E" w:rsidP="00D239AD">
      <w:pPr>
        <w:spacing w:after="0"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>
        <w:rPr>
          <w:rFonts w:ascii="TH SarabunPSK" w:hAnsi="TH SarabunPSK" w:cs="TH SarabunPSK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85089</wp:posOffset>
                </wp:positionV>
                <wp:extent cx="6444615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4461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3B8022"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" strokecolor="black [3200]" strokeweight="1pt">
                <v:stroke joinstyle="miter"/>
                <o:lock v:ext="edit" shapetype="f"/>
              </v:line>
            </w:pict>
          </mc:Fallback>
        </mc:AlternateContent>
      </w:r>
    </w:p>
    <w:p w:rsidR="002B2D62" w:rsidRPr="004D2F2F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4D2F2F"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  <w:t>:</w:t>
      </w:r>
      <w:r w:rsidR="00C81DB8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การแจ้งขุดดิน</w:t>
      </w:r>
    </w:p>
    <w:p w:rsidR="00132E1B" w:rsidRPr="004D2F2F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เทศบาลตำบล</w:t>
      </w:r>
      <w:r w:rsidR="00F4021E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4D2F2F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</w:t>
      </w:r>
      <w:r w:rsidR="00C81DB8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อำเภอ</w:t>
      </w:r>
      <w:r w:rsidR="00F4021E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4D2F2F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</w:t>
      </w:r>
      <w:r w:rsidR="00C81DB8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จังหวัดอ่างทอง</w:t>
      </w:r>
    </w:p>
    <w:p w:rsidR="00132E1B" w:rsidRPr="004D2F2F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4D2F2F" w:rsidRPr="004D2F2F">
        <w:rPr>
          <w:rFonts w:ascii="TH SarabunPSK" w:hAnsi="TH SarabunPSK" w:cs="TH SarabunPSK"/>
          <w:noProof/>
          <w:sz w:val="32"/>
          <w:szCs w:val="32"/>
        </w:rPr>
        <w:t xml:space="preserve">                                   </w:t>
      </w:r>
      <w:r w:rsidR="00C81DB8" w:rsidRPr="004D2F2F">
        <w:rPr>
          <w:rFonts w:ascii="TH SarabunPSK" w:hAnsi="TH SarabunPSK" w:cs="TH SarabunPSK"/>
          <w:noProof/>
          <w:sz w:val="32"/>
          <w:szCs w:val="32"/>
        </w:rPr>
        <w:t>(</w:t>
      </w:r>
      <w:r w:rsidR="00C81DB8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4D2F2F">
        <w:rPr>
          <w:rFonts w:ascii="TH SarabunPSK" w:hAnsi="TH SarabunPSK" w:cs="TH SarabunPSK"/>
          <w:noProof/>
          <w:sz w:val="32"/>
          <w:szCs w:val="32"/>
        </w:rPr>
        <w:t>)</w:t>
      </w:r>
      <w:r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4D2F2F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รับแจ้ง</w:t>
      </w:r>
      <w:r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4D2F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D2F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4D2F2F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4D2F2F" w:rsidTr="008C1396">
        <w:tc>
          <w:tcPr>
            <w:tcW w:w="675" w:type="dxa"/>
          </w:tcPr>
          <w:p w:rsidR="00394708" w:rsidRPr="004D2F2F" w:rsidRDefault="004D2F2F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394708"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394708" w:rsidRPr="004D2F2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4D2F2F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4D2F2F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4D2F2F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4D2F2F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4D2F2F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4D2F2F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 </w:t>
            </w:r>
            <w:r w:rsidRPr="004D2F2F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การขุดดินและถมดินพ</w:t>
            </w:r>
            <w:r w:rsidRPr="004D2F2F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4D2F2F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4D2F2F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2543</w:t>
            </w:r>
          </w:p>
        </w:tc>
      </w:tr>
    </w:tbl>
    <w:p w:rsidR="003F4A0D" w:rsidRPr="004D2F2F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บริการทั่วไป</w:t>
      </w:r>
      <w:r w:rsidR="00C81DB8"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4D2F2F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D2F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4D2F2F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C81DB8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ท้องถิ่น</w:t>
      </w:r>
      <w:r w:rsidR="00C81DB8" w:rsidRPr="004D2F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77AEA" w:rsidRPr="004D2F2F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D2F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พระราชบัญญัติการขุดดินและถมดินพ</w:t>
      </w:r>
      <w:r w:rsidR="00C81DB8" w:rsidRPr="004D2F2F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ศ</w:t>
      </w:r>
      <w:r w:rsidR="00C81DB8" w:rsidRPr="004D2F2F">
        <w:rPr>
          <w:rFonts w:ascii="TH SarabunPSK" w:hAnsi="TH SarabunPSK" w:cs="TH SarabunPSK"/>
          <w:noProof/>
          <w:sz w:val="32"/>
          <w:szCs w:val="32"/>
        </w:rPr>
        <w:t>. 2543</w:t>
      </w:r>
      <w:r w:rsidR="00C77AEA" w:rsidRPr="004D2F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3F4A0D" w:rsidRPr="004D2F2F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4D2F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4D2F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4D2F2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81DB8" w:rsidRPr="004D2F2F">
        <w:rPr>
          <w:rFonts w:ascii="TH SarabunPSK" w:hAnsi="TH SarabunPSK" w:cs="TH SarabunPSK"/>
          <w:noProof/>
          <w:sz w:val="32"/>
          <w:szCs w:val="32"/>
        </w:rPr>
        <w:t>7</w:t>
      </w:r>
      <w:r w:rsidR="004D2F2F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</w:t>
      </w:r>
      <w:r w:rsidR="00C81DB8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</w:t>
      </w:r>
    </w:p>
    <w:p w:rsidR="00075E4A" w:rsidRPr="004D2F2F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D2F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4D2F2F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D2F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4D2F2F" w:rsidRPr="004D2F2F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C81DB8" w:rsidRPr="004D2F2F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4D2F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075E4A" w:rsidRPr="004D2F2F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D2F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4D2F2F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4D2F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075E4A" w:rsidRPr="004D2F2F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D2F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4D2F2F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4D2F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760D0B" w:rsidRPr="004D2F2F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D2F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การแจ้งขุดดินเทศบาลตำบล</w:t>
      </w:r>
      <w:r w:rsidR="00F4021E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094F82" w:rsidRPr="004D2F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77AEA" w:rsidRPr="004D2F2F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4D2F2F" w:rsidTr="009B7715">
        <w:tc>
          <w:tcPr>
            <w:tcW w:w="675" w:type="dxa"/>
          </w:tcPr>
          <w:p w:rsidR="00094F82" w:rsidRPr="004D2F2F" w:rsidRDefault="00094F82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5223AF" w:rsidRPr="004D2F2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4D2F2F" w:rsidRDefault="00A13B6C" w:rsidP="008C1396">
            <w:pPr>
              <w:rPr>
                <w:rFonts w:ascii="TH SarabunPSK" w:hAnsi="TH SarabunPSK" w:cs="TH SarabunPSK" w:hint="cs"/>
                <w:iCs/>
                <w:sz w:val="32"/>
                <w:szCs w:val="32"/>
                <w:lang w:bidi="th-TH"/>
              </w:rPr>
            </w:pPr>
            <w:r w:rsidRPr="004D2F2F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4D2F2F" w:rsidRPr="004D2F2F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F4021E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กองช่าง สำนักงานเทศบาลตำบลโพธิ์ทอง หมู่ที่ 5 ต.อ่างแก้ว อ.โพธิ์ทอง จ</w:t>
            </w:r>
            <w:r w:rsidR="00F4021E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F4021E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อ่างทอง </w:t>
            </w:r>
            <w:r w:rsidR="00F4021E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/</w:t>
            </w:r>
            <w:r w:rsidR="00F4021E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  <w:r w:rsidR="00F4021E">
              <w:rPr>
                <w:rFonts w:ascii="TH SarabunPSK" w:hAnsi="TH SarabunPSK" w:cs="TH SarabunPSK"/>
                <w:iCs/>
                <w:sz w:val="32"/>
                <w:szCs w:val="32"/>
                <w:cs/>
                <w:lang w:bidi="th-TH"/>
              </w:rPr>
              <w:t xml:space="preserve"> โทร 035-691206 (ห้องกองช่างเทศบาลตำบลโพธิ์ทอง)</w:t>
            </w:r>
          </w:p>
          <w:p w:rsidR="00094F82" w:rsidRPr="004D2F2F" w:rsidRDefault="00A13B6C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4D2F2F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4D2F2F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094F82" w:rsidRPr="004D2F2F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4D2F2F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) </w:t>
            </w:r>
            <w:r w:rsidR="004D2F2F" w:rsidRPr="004D2F2F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                        </w:t>
            </w:r>
            <w:r w:rsidR="00094F82" w:rsidRPr="004D2F2F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4D2F2F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4D2F2F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4D2F2F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(</w:t>
            </w:r>
            <w:r w:rsidR="00094F82" w:rsidRPr="004D2F2F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4D2F2F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  <w:p w:rsidR="00313D38" w:rsidRPr="004D2F2F" w:rsidRDefault="00A13B6C" w:rsidP="009B7715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4D2F2F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-</w:t>
            </w:r>
          </w:p>
        </w:tc>
      </w:tr>
    </w:tbl>
    <w:p w:rsidR="0018441F" w:rsidRPr="004D2F2F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Pr="004D2F2F" w:rsidRDefault="004D2F2F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w:t xml:space="preserve">     </w:t>
      </w:r>
      <w:r w:rsidR="00575FAF" w:rsidRPr="004D2F2F">
        <w:rPr>
          <w:rFonts w:ascii="TH SarabunPSK" w:hAnsi="TH SarabunPSK" w:cs="TH SarabunPSK"/>
          <w:noProof/>
          <w:sz w:val="32"/>
          <w:szCs w:val="32"/>
        </w:rPr>
        <w:t>1.</w:t>
      </w:r>
      <w:r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575FAF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การขุดดินที่ต้องแจ้งต่อเจ้าพนักงานท้องถิ่นจะต้องมีองค์ประกอบที่ครบถ้วนดังนี้</w:t>
      </w:r>
      <w:r w:rsidR="00575FAF" w:rsidRPr="004D2F2F">
        <w:rPr>
          <w:rFonts w:ascii="TH SarabunPSK" w:hAnsi="TH SarabunPSK" w:cs="TH SarabunPSK"/>
          <w:noProof/>
          <w:sz w:val="32"/>
          <w:szCs w:val="32"/>
        </w:rPr>
        <w:br/>
        <w:t xml:space="preserve">         1.1</w:t>
      </w: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575FAF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ดำเนินการขุดดินนั้นจะต้องเป็นการดำเนินการในท้องที่ที่พระราชบัญญัติการขุดดินและถมดินใช้บังคับได้แก่</w:t>
      </w:r>
      <w:r w:rsidR="00575FAF" w:rsidRPr="004D2F2F">
        <w:rPr>
          <w:rFonts w:ascii="TH SarabunPSK" w:hAnsi="TH SarabunPSK" w:cs="TH SarabunPSK"/>
          <w:noProof/>
          <w:sz w:val="32"/>
          <w:szCs w:val="32"/>
        </w:rPr>
        <w:br/>
        <w:t xml:space="preserve">              1) </w:t>
      </w:r>
      <w:r w:rsidR="00575FAF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เทศบาล</w:t>
      </w:r>
      <w:r w:rsidR="00575FAF" w:rsidRPr="004D2F2F">
        <w:rPr>
          <w:rFonts w:ascii="TH SarabunPSK" w:hAnsi="TH SarabunPSK" w:cs="TH SarabunPSK"/>
          <w:noProof/>
          <w:sz w:val="32"/>
          <w:szCs w:val="32"/>
        </w:rPr>
        <w:br/>
        <w:t xml:space="preserve">              2) </w:t>
      </w:r>
      <w:r w:rsidR="00575FAF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กรุงเทพมหานคร</w:t>
      </w:r>
      <w:r w:rsidR="00575FAF" w:rsidRPr="004D2F2F">
        <w:rPr>
          <w:rFonts w:ascii="TH SarabunPSK" w:hAnsi="TH SarabunPSK" w:cs="TH SarabunPSK"/>
          <w:noProof/>
          <w:sz w:val="32"/>
          <w:szCs w:val="32"/>
        </w:rPr>
        <w:br/>
        <w:t xml:space="preserve">              3) </w:t>
      </w:r>
      <w:r w:rsidR="00575FAF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เมืองพัทยา</w:t>
      </w:r>
      <w:r w:rsidR="00575FAF" w:rsidRPr="004D2F2F">
        <w:rPr>
          <w:rFonts w:ascii="TH SarabunPSK" w:hAnsi="TH SarabunPSK" w:cs="TH SarabunPSK"/>
          <w:noProof/>
          <w:sz w:val="32"/>
          <w:szCs w:val="32"/>
        </w:rPr>
        <w:br/>
        <w:t xml:space="preserve">              4) </w:t>
      </w:r>
      <w:r w:rsidR="00575FAF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องค์กรปกครองส่วนท้องถิ่นอื่นตามที่มีกฎหมายโดยเฉพาะจัดตั้งขึ้นซึ่งรัฐมนตรีประกาศกำหนด</w:t>
      </w: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                              </w:t>
      </w:r>
      <w:r>
        <w:rPr>
          <w:rFonts w:ascii="TH SarabunPSK" w:hAnsi="TH SarabunPSK" w:cs="TH SarabunPSK"/>
          <w:noProof/>
          <w:sz w:val="32"/>
          <w:szCs w:val="32"/>
          <w:cs/>
          <w:lang w:bidi="th-TH"/>
        </w:rPr>
        <w:br/>
      </w: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                </w:t>
      </w:r>
      <w:r w:rsidR="00575FAF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ในราชกิจจานุเบกษา</w:t>
      </w:r>
      <w:r w:rsidR="00575FAF" w:rsidRPr="004D2F2F">
        <w:rPr>
          <w:rFonts w:ascii="TH SarabunPSK" w:hAnsi="TH SarabunPSK" w:cs="TH SarabunPSK"/>
          <w:noProof/>
          <w:sz w:val="32"/>
          <w:szCs w:val="32"/>
        </w:rPr>
        <w:br/>
        <w:t xml:space="preserve">              5) </w:t>
      </w:r>
      <w:r w:rsidR="00575FAF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บริเวณที่มีพระราชกฤษฎีกาให้ใช้บังคับกฎหมายว่าด้วยการควบคุมอาคาร</w:t>
      </w:r>
      <w:r w:rsidR="00575FAF" w:rsidRPr="004D2F2F">
        <w:rPr>
          <w:rFonts w:ascii="TH SarabunPSK" w:hAnsi="TH SarabunPSK" w:cs="TH SarabunPSK"/>
          <w:noProof/>
          <w:sz w:val="32"/>
          <w:szCs w:val="32"/>
        </w:rPr>
        <w:br/>
        <w:t xml:space="preserve">              6) </w:t>
      </w:r>
      <w:r w:rsidR="00575FAF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เขตผังเมืองรวมตามกฎหมายว่าด้วยการผังเมือง</w:t>
      </w:r>
      <w:r w:rsidR="00575FAF" w:rsidRPr="004D2F2F">
        <w:rPr>
          <w:rFonts w:ascii="TH SarabunPSK" w:hAnsi="TH SarabunPSK" w:cs="TH SarabunPSK"/>
          <w:noProof/>
          <w:sz w:val="32"/>
          <w:szCs w:val="32"/>
        </w:rPr>
        <w:br/>
        <w:t xml:space="preserve">              7) </w:t>
      </w:r>
      <w:r w:rsidR="00575FAF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ท้องที่ซึ่งรัฐมนตรีประกาศกำหนดให้ใช้บังคับพระราชบัญญัติการขุดดินและถมดิน </w:t>
      </w:r>
      <w:r w:rsidR="00575FAF" w:rsidRPr="004D2F2F">
        <w:rPr>
          <w:rFonts w:ascii="TH SarabunPSK" w:hAnsi="TH SarabunPSK" w:cs="TH SarabunPSK"/>
          <w:noProof/>
          <w:sz w:val="32"/>
          <w:szCs w:val="32"/>
        </w:rPr>
        <w:t>(</w:t>
      </w:r>
      <w:r w:rsidR="00575FAF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ใช้กับกรณีองค์การบริหารส่วนท้องถิ่นซึ่งไม่อยู่ในเขตควบคุมอาคารและไม่อยู่ในเขตผังเมืองรวม</w:t>
      </w:r>
      <w:r w:rsidR="00575FAF" w:rsidRPr="004D2F2F">
        <w:rPr>
          <w:rFonts w:ascii="TH SarabunPSK" w:hAnsi="TH SarabunPSK" w:cs="TH SarabunPSK"/>
          <w:noProof/>
          <w:sz w:val="32"/>
          <w:szCs w:val="32"/>
        </w:rPr>
        <w:t>)</w:t>
      </w:r>
      <w:r w:rsidR="00575FAF" w:rsidRPr="004D2F2F">
        <w:rPr>
          <w:rFonts w:ascii="TH SarabunPSK" w:hAnsi="TH SarabunPSK" w:cs="TH SarabunPSK"/>
          <w:noProof/>
          <w:sz w:val="32"/>
          <w:szCs w:val="32"/>
        </w:rPr>
        <w:br/>
        <w:t xml:space="preserve">         1.2</w:t>
      </w: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575FAF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การดำเนินการขุดดินเข้าลักษณะตามมาตรา </w:t>
      </w:r>
      <w:r w:rsidR="00575FAF" w:rsidRPr="004D2F2F">
        <w:rPr>
          <w:rFonts w:ascii="TH SarabunPSK" w:hAnsi="TH SarabunPSK" w:cs="TH SarabunPSK"/>
          <w:noProof/>
          <w:sz w:val="32"/>
          <w:szCs w:val="32"/>
        </w:rPr>
        <w:t>17</w:t>
      </w:r>
      <w:r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575FAF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แห่งพระราชบัญญัติการขุดดินและถมดินคือประสงค์จะทำการ</w:t>
      </w: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575FAF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lastRenderedPageBreak/>
        <w:t xml:space="preserve">ขุดดินโดยมีความลึกจากระดับพื้นดินเกิน </w:t>
      </w:r>
      <w:r w:rsidR="00575FAF" w:rsidRPr="004D2F2F">
        <w:rPr>
          <w:rFonts w:ascii="TH SarabunPSK" w:hAnsi="TH SarabunPSK" w:cs="TH SarabunPSK"/>
          <w:noProof/>
          <w:sz w:val="32"/>
          <w:szCs w:val="32"/>
        </w:rPr>
        <w:t>3</w:t>
      </w: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575FAF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มตรหรือมีพื้นที่ปากบ่อดินเกินหนึ่งหมื่นตารางเมตรหรือมีความลึกหรือพื้นที่ตามที่เจ้าพนักงานท้องถิ่นประกาศกำหนดโดยการประกาศของเจ้าพนักงานท้องถิ่นจะต้องไม่เป็นการกระทำที่ขัดหรือแย้งกับพระราชบัญญัติการขุดดินและถมดิน</w:t>
      </w: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575FAF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พ</w:t>
      </w:r>
      <w:r w:rsidR="00575FAF" w:rsidRPr="004D2F2F">
        <w:rPr>
          <w:rFonts w:ascii="TH SarabunPSK" w:hAnsi="TH SarabunPSK" w:cs="TH SarabunPSK"/>
          <w:noProof/>
          <w:sz w:val="32"/>
          <w:szCs w:val="32"/>
        </w:rPr>
        <w:t>.</w:t>
      </w:r>
      <w:r w:rsidR="00575FAF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ศ</w:t>
      </w:r>
      <w:r w:rsidR="00575FAF" w:rsidRPr="004D2F2F">
        <w:rPr>
          <w:rFonts w:ascii="TH SarabunPSK" w:hAnsi="TH SarabunPSK" w:cs="TH SarabunPSK"/>
          <w:noProof/>
          <w:sz w:val="32"/>
          <w:szCs w:val="32"/>
        </w:rPr>
        <w:t xml:space="preserve">. 2543   </w:t>
      </w:r>
      <w:r w:rsidR="00575FAF" w:rsidRPr="004D2F2F">
        <w:rPr>
          <w:rFonts w:ascii="TH SarabunPSK" w:hAnsi="TH SarabunPSK" w:cs="TH SarabunPSK"/>
          <w:noProof/>
          <w:sz w:val="32"/>
          <w:szCs w:val="32"/>
        </w:rPr>
        <w:br/>
        <w:t xml:space="preserve">     2. </w:t>
      </w:r>
      <w:r w:rsidR="00575FAF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การพิจารณารับแจ้งการขุดดิน</w:t>
      </w:r>
      <w:r w:rsidR="00575FAF" w:rsidRPr="004D2F2F">
        <w:rPr>
          <w:rFonts w:ascii="TH SarabunPSK" w:hAnsi="TH SarabunPSK" w:cs="TH SarabunPSK"/>
          <w:noProof/>
          <w:sz w:val="32"/>
          <w:szCs w:val="32"/>
        </w:rPr>
        <w:br/>
      </w: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       </w:t>
      </w:r>
      <w:r w:rsidR="00575FAF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เจ้าพนักงานท้องถิ่นต้องออกใบรับแจ้งตามแบบที่เจ้าพนักงานท้องถิ่นกำหนดเพื่อเป็นหลักฐานการแจ้งภายใน </w:t>
      </w:r>
      <w:r w:rsidR="00575FAF" w:rsidRPr="004D2F2F">
        <w:rPr>
          <w:rFonts w:ascii="TH SarabunPSK" w:hAnsi="TH SarabunPSK" w:cs="TH SarabunPSK"/>
          <w:noProof/>
          <w:sz w:val="32"/>
          <w:szCs w:val="32"/>
        </w:rPr>
        <w:t xml:space="preserve">7 </w:t>
      </w:r>
      <w:r w:rsidR="00575FAF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วันนับแต่วันที่ได้รับแจ้งถ้าการแจ้งเป็นไปโดยไม่ถูกต้องให้เจ้าพนักงานท้องถิ่นแจ้งให้แก้ไขให้ถูกต้องภายใน </w:t>
      </w:r>
      <w:r w:rsidR="00575FAF" w:rsidRPr="004D2F2F">
        <w:rPr>
          <w:rFonts w:ascii="TH SarabunPSK" w:hAnsi="TH SarabunPSK" w:cs="TH SarabunPSK"/>
          <w:noProof/>
          <w:sz w:val="32"/>
          <w:szCs w:val="32"/>
        </w:rPr>
        <w:t>7</w:t>
      </w: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575FAF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วันนับแต่วันที่มีการแจ้งถ้าผู้แจ้งไม่แก้ไขให้ถูกต้องภายใน </w:t>
      </w:r>
      <w:r w:rsidR="00575FAF" w:rsidRPr="004D2F2F">
        <w:rPr>
          <w:rFonts w:ascii="TH SarabunPSK" w:hAnsi="TH SarabunPSK" w:cs="TH SarabunPSK"/>
          <w:noProof/>
          <w:sz w:val="32"/>
          <w:szCs w:val="32"/>
        </w:rPr>
        <w:t>7</w:t>
      </w: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575FAF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วันนับแต่วันที่ผู้แจ้งได้รับแจ้งให้แก้ไขให้เจ้าพนักงานท้องถิ่นมีอำนาจออกคำสั่ง</w:t>
      </w: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575FAF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ให้การแจ้งเป็นอันสิ้นผลกรณีถ้าผู้แจ้งได้แก้ไขให้ถูกต้องภายในเวลาที่กำหนดให้เจ้าพนักงานท้องถิ่นออกใบรับแจ้งให้แก่ผู้แจ้งภายใน </w:t>
      </w:r>
      <w:r w:rsidR="00575FAF" w:rsidRPr="004D2F2F">
        <w:rPr>
          <w:rFonts w:ascii="TH SarabunPSK" w:hAnsi="TH SarabunPSK" w:cs="TH SarabunPSK"/>
          <w:noProof/>
          <w:sz w:val="32"/>
          <w:szCs w:val="32"/>
        </w:rPr>
        <w:t>3</w:t>
      </w: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575FAF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วันนับแต่วันที่ได้รับแจ้งที่ถูกต้อง</w:t>
      </w:r>
      <w:r w:rsidR="00575FAF" w:rsidRPr="004D2F2F">
        <w:rPr>
          <w:rFonts w:ascii="TH SarabunPSK" w:hAnsi="TH SarabunPSK" w:cs="TH SarabunPSK"/>
          <w:noProof/>
          <w:sz w:val="32"/>
          <w:szCs w:val="32"/>
        </w:rPr>
        <w:br/>
      </w:r>
    </w:p>
    <w:p w:rsidR="0065175D" w:rsidRPr="004D2F2F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4D2F2F" w:rsidTr="00313D38">
        <w:trPr>
          <w:tblHeader/>
        </w:trPr>
        <w:tc>
          <w:tcPr>
            <w:tcW w:w="675" w:type="dxa"/>
            <w:vAlign w:val="center"/>
          </w:tcPr>
          <w:p w:rsidR="00313D38" w:rsidRPr="004D2F2F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D2F2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4D2F2F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D2F2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4D2F2F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D2F2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4D2F2F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D2F2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4D2F2F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D2F2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4D2F2F" w:rsidRDefault="00313D38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D2F2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4D2F2F" w:rsidTr="004D2F2F">
        <w:tc>
          <w:tcPr>
            <w:tcW w:w="675" w:type="dxa"/>
          </w:tcPr>
          <w:p w:rsidR="00313D38" w:rsidRPr="004D2F2F" w:rsidRDefault="00313D38" w:rsidP="004D2F2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4D2F2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4D2F2F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4D2F2F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:rsidR="00313D38" w:rsidRPr="004D2F2F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ผู้แจ้งยื่นเอกสารแจ้งการขุดดินตามที่กำหนดให้เจ้าพนักงานท้องถิ่นดำเนินการตรวจสอบข้อมูล</w:t>
            </w:r>
          </w:p>
          <w:p w:rsidR="00313D38" w:rsidRPr="004D2F2F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:rsidR="00313D38" w:rsidRPr="004D2F2F" w:rsidRDefault="00313D38" w:rsidP="00452B6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4D2F2F" w:rsidRDefault="00313D38" w:rsidP="00452B6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</w:t>
            </w:r>
            <w:r w:rsidR="00F4021E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ลโพธิ์ทอง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 w:rsidR="00F4021E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</w:p>
        </w:tc>
        <w:tc>
          <w:tcPr>
            <w:tcW w:w="1799" w:type="dxa"/>
          </w:tcPr>
          <w:p w:rsidR="00313D38" w:rsidRPr="004D2F2F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องค์กรปกครองส่วนท้องถิ่นในพื้นที่ที่จะดำเนินการขุดดิน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313D38" w:rsidRPr="004D2F2F" w:rsidTr="004D2F2F">
        <w:tc>
          <w:tcPr>
            <w:tcW w:w="675" w:type="dxa"/>
          </w:tcPr>
          <w:p w:rsidR="00313D38" w:rsidRPr="004D2F2F" w:rsidRDefault="00313D38" w:rsidP="004D2F2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4D2F2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4D2F2F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4D2F2F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:rsidR="00313D38" w:rsidRPr="004D2F2F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เจ้าพนักงานท้องถิ่นดำเนินการตรวจสอบและพิจารณา 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กรณีถูกต้อง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  <w:p w:rsidR="00313D38" w:rsidRPr="004D2F2F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:rsidR="00313D38" w:rsidRPr="004D2F2F" w:rsidRDefault="00313D38" w:rsidP="00452B6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5 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4D2F2F" w:rsidRDefault="00F4021E" w:rsidP="00452B6B">
            <w:pPr>
              <w:rPr>
                <w:rFonts w:ascii="TH SarabunPSK" w:hAnsi="TH SarabunPSK" w:cs="TH SarabunPSK"/>
                <w:lang w:bidi="th-TH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ลโพธิ์ทอง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</w:p>
        </w:tc>
        <w:tc>
          <w:tcPr>
            <w:tcW w:w="1799" w:type="dxa"/>
          </w:tcPr>
          <w:p w:rsidR="00313D38" w:rsidRPr="004D2F2F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องค์กรปกครองส่วนท้องถิ่นในพื้นที่ที่จะดำเนินการขุดดิน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313D38" w:rsidRPr="004D2F2F" w:rsidTr="004D2F2F">
        <w:tc>
          <w:tcPr>
            <w:tcW w:w="675" w:type="dxa"/>
          </w:tcPr>
          <w:p w:rsidR="00313D38" w:rsidRPr="004D2F2F" w:rsidRDefault="00313D38" w:rsidP="004D2F2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4D2F2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4D2F2F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:rsidR="00313D38" w:rsidRPr="004D2F2F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:rsidR="00313D38" w:rsidRPr="004D2F2F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เจ้าพนักงานท้องถิ่นออกใบรับแจ้งและแจ้งให้ผู้แจ้งมารับใบรับแจ้ง</w:t>
            </w:r>
          </w:p>
          <w:p w:rsidR="00313D38" w:rsidRPr="004D2F2F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:rsidR="00313D38" w:rsidRPr="004D2F2F" w:rsidRDefault="00313D38" w:rsidP="00452B6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4D2F2F" w:rsidRDefault="00F4021E" w:rsidP="00452B6B">
            <w:pPr>
              <w:rPr>
                <w:rFonts w:ascii="TH SarabunPSK" w:hAnsi="TH SarabunPSK" w:cs="TH SarabunPSK"/>
                <w:lang w:bidi="th-TH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ลโพธิ์ทอง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  <w:bookmarkStart w:id="0" w:name="_GoBack"/>
            <w:bookmarkEnd w:id="0"/>
          </w:p>
        </w:tc>
        <w:tc>
          <w:tcPr>
            <w:tcW w:w="1799" w:type="dxa"/>
          </w:tcPr>
          <w:p w:rsidR="00313D38" w:rsidRPr="004D2F2F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องค์กรปกครองส่วนท้องถิ่นในพื้นที่ที่จะดำเนินการขุดดิน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:rsidR="00C26ED0" w:rsidRPr="004D2F2F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4D2F2F">
        <w:rPr>
          <w:rFonts w:ascii="TH SarabunPSK" w:hAnsi="TH SarabunPSK" w:cs="TH SarabunPSK"/>
          <w:noProof/>
          <w:sz w:val="32"/>
          <w:szCs w:val="32"/>
        </w:rPr>
        <w:t xml:space="preserve">7 </w:t>
      </w:r>
      <w:r w:rsidR="009B68CC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</w:t>
      </w:r>
    </w:p>
    <w:p w:rsidR="008E2900" w:rsidRPr="004D2F2F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4D2F2F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Pr="004D2F2F" w:rsidRDefault="004D2F2F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   </w:t>
      </w:r>
      <w:r w:rsidR="009B68CC" w:rsidRPr="004D2F2F">
        <w:rPr>
          <w:rFonts w:ascii="TH SarabunPSK" w:hAnsi="TH SarabunPSK" w:cs="TH SarabunPSK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4D2F2F" w:rsidRDefault="008E2900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AA7734" w:rsidRPr="004D2F2F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4D2F2F" w:rsidRDefault="00452B6B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4D2F2F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4D2F2F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D2F2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4D2F2F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D2F2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4D2F2F" w:rsidRDefault="00452B6B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D2F2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4D2F2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4D2F2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4D2F2F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D2F2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4D2F2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4D2F2F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D2F2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4D2F2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4D2F2F" w:rsidRDefault="003C25A4" w:rsidP="00452B6B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D2F2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4D2F2F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D2F2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4D2F2F" w:rsidTr="004D2F2F">
        <w:trPr>
          <w:jc w:val="center"/>
        </w:trPr>
        <w:tc>
          <w:tcPr>
            <w:tcW w:w="675" w:type="dxa"/>
          </w:tcPr>
          <w:p w:rsidR="00452B6B" w:rsidRPr="004D2F2F" w:rsidRDefault="00AC4ACB" w:rsidP="004D2F2F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4D2F2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4D2F2F" w:rsidRDefault="00AC4ACB" w:rsidP="00452B6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4D2F2F" w:rsidRDefault="004D2F2F" w:rsidP="00452B6B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-</w:t>
            </w:r>
          </w:p>
        </w:tc>
        <w:tc>
          <w:tcPr>
            <w:tcW w:w="1559" w:type="dxa"/>
          </w:tcPr>
          <w:p w:rsidR="00452B6B" w:rsidRPr="004D2F2F" w:rsidRDefault="00AC4ACB" w:rsidP="00452B6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4D2F2F" w:rsidRDefault="00AC4ACB" w:rsidP="00452B6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4D2F2F" w:rsidRDefault="00AC4ACB" w:rsidP="00452B6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4D2F2F" w:rsidRDefault="00AC4ACB" w:rsidP="00452B6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4D2F2F" w:rsidRPr="004D2F2F" w:rsidTr="004D2F2F">
        <w:trPr>
          <w:jc w:val="center"/>
        </w:trPr>
        <w:tc>
          <w:tcPr>
            <w:tcW w:w="675" w:type="dxa"/>
          </w:tcPr>
          <w:p w:rsidR="004D2F2F" w:rsidRPr="004D2F2F" w:rsidRDefault="004D2F2F" w:rsidP="003F0A86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701" w:type="dxa"/>
          </w:tcPr>
          <w:p w:rsidR="004D2F2F" w:rsidRPr="004D2F2F" w:rsidRDefault="004D2F2F" w:rsidP="003F0A86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ทะเบียนบ้าน</w:t>
            </w:r>
          </w:p>
        </w:tc>
        <w:tc>
          <w:tcPr>
            <w:tcW w:w="1843" w:type="dxa"/>
          </w:tcPr>
          <w:p w:rsidR="004D2F2F" w:rsidRPr="004D2F2F" w:rsidRDefault="004D2F2F" w:rsidP="003F0A86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D2F2F" w:rsidRPr="004D2F2F" w:rsidRDefault="004D2F2F" w:rsidP="003F0A86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D2F2F" w:rsidRPr="004D2F2F" w:rsidRDefault="004D2F2F" w:rsidP="003F0A86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D2F2F" w:rsidRPr="004D2F2F" w:rsidRDefault="004D2F2F" w:rsidP="003F0A86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D2F2F" w:rsidRPr="004D2F2F" w:rsidRDefault="004D2F2F" w:rsidP="003F0A86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พร้อมลงนามรับรองสำเนา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ถูกต้อง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4D2F2F" w:rsidRPr="004D2F2F" w:rsidTr="004D2F2F">
        <w:trPr>
          <w:jc w:val="center"/>
        </w:trPr>
        <w:tc>
          <w:tcPr>
            <w:tcW w:w="675" w:type="dxa"/>
          </w:tcPr>
          <w:p w:rsidR="004D2F2F" w:rsidRPr="004D2F2F" w:rsidRDefault="004D2F2F" w:rsidP="004D2F2F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sz w:val="32"/>
                <w:szCs w:val="32"/>
              </w:rPr>
              <w:lastRenderedPageBreak/>
              <w:t>3)</w:t>
            </w:r>
          </w:p>
        </w:tc>
        <w:tc>
          <w:tcPr>
            <w:tcW w:w="1701" w:type="dxa"/>
          </w:tcPr>
          <w:p w:rsidR="004D2F2F" w:rsidRPr="004D2F2F" w:rsidRDefault="004D2F2F" w:rsidP="00452B6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D2F2F" w:rsidRPr="004D2F2F" w:rsidRDefault="004D2F2F" w:rsidP="00452B6B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-</w:t>
            </w:r>
          </w:p>
        </w:tc>
        <w:tc>
          <w:tcPr>
            <w:tcW w:w="1559" w:type="dxa"/>
          </w:tcPr>
          <w:p w:rsidR="004D2F2F" w:rsidRPr="004D2F2F" w:rsidRDefault="004D2F2F" w:rsidP="00452B6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D2F2F" w:rsidRPr="004D2F2F" w:rsidRDefault="004D2F2F" w:rsidP="00452B6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D2F2F" w:rsidRPr="004D2F2F" w:rsidRDefault="004D2F2F" w:rsidP="00452B6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D2F2F" w:rsidRPr="004D2F2F" w:rsidRDefault="004D2F2F" w:rsidP="00452B6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:rsidR="00422EAB" w:rsidRPr="004D2F2F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4D2F2F" w:rsidRDefault="00452B6B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4D2F2F" w:rsidTr="004E651F">
        <w:trPr>
          <w:tblHeader/>
        </w:trPr>
        <w:tc>
          <w:tcPr>
            <w:tcW w:w="675" w:type="dxa"/>
            <w:vAlign w:val="center"/>
          </w:tcPr>
          <w:p w:rsidR="00422EAB" w:rsidRPr="004D2F2F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D2F2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4D2F2F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D2F2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4D2F2F" w:rsidRDefault="004E651F" w:rsidP="001B2D2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cs/>
                <w:lang w:bidi="th-TH"/>
              </w:rPr>
            </w:pPr>
            <w:r w:rsidRPr="004D2F2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4D2F2F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D2F2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4D2F2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4D2F2F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D2F2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4D2F2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4D2F2F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D2F2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4D2F2F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D2F2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4D2F2F" w:rsidTr="004D2F2F">
        <w:tc>
          <w:tcPr>
            <w:tcW w:w="675" w:type="dxa"/>
          </w:tcPr>
          <w:p w:rsidR="00AC4ACB" w:rsidRPr="004D2F2F" w:rsidRDefault="00AC4ACB" w:rsidP="004D2F2F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4D2F2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แผนผังบริเวณที่ประสงค์จะดำเนินการขุดดิน</w:t>
            </w:r>
          </w:p>
        </w:tc>
        <w:tc>
          <w:tcPr>
            <w:tcW w:w="1843" w:type="dxa"/>
          </w:tcPr>
          <w:p w:rsidR="00AC4ACB" w:rsidRPr="004D2F2F" w:rsidRDefault="004D2F2F" w:rsidP="00AC4ACB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-</w:t>
            </w:r>
          </w:p>
        </w:tc>
        <w:tc>
          <w:tcPr>
            <w:tcW w:w="1559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4D2F2F" w:rsidTr="004D2F2F">
        <w:tc>
          <w:tcPr>
            <w:tcW w:w="675" w:type="dxa"/>
          </w:tcPr>
          <w:p w:rsidR="00AC4ACB" w:rsidRPr="004D2F2F" w:rsidRDefault="00AC4ACB" w:rsidP="004D2F2F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4D2F2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แผนผังแสดงเขตที่ดินและที่ดินบริเวณข้างเคียง</w:t>
            </w:r>
          </w:p>
        </w:tc>
        <w:tc>
          <w:tcPr>
            <w:tcW w:w="1843" w:type="dxa"/>
          </w:tcPr>
          <w:p w:rsidR="00AC4ACB" w:rsidRPr="004D2F2F" w:rsidRDefault="004D2F2F" w:rsidP="00AC4AC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559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4D2F2F" w:rsidTr="004D2F2F">
        <w:tc>
          <w:tcPr>
            <w:tcW w:w="675" w:type="dxa"/>
          </w:tcPr>
          <w:p w:rsidR="00AC4ACB" w:rsidRPr="004D2F2F" w:rsidRDefault="00AC4ACB" w:rsidP="004D2F2F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4D2F2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แบบแปลนรายการประกอบแบบแปลน</w:t>
            </w:r>
          </w:p>
        </w:tc>
        <w:tc>
          <w:tcPr>
            <w:tcW w:w="1843" w:type="dxa"/>
          </w:tcPr>
          <w:p w:rsidR="00AC4ACB" w:rsidRPr="004D2F2F" w:rsidRDefault="004D2F2F" w:rsidP="00AC4AC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t>-</w:t>
            </w:r>
          </w:p>
        </w:tc>
        <w:tc>
          <w:tcPr>
            <w:tcW w:w="1559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4D2F2F" w:rsidTr="004D2F2F">
        <w:tc>
          <w:tcPr>
            <w:tcW w:w="675" w:type="dxa"/>
          </w:tcPr>
          <w:p w:rsidR="00AC4ACB" w:rsidRPr="004D2F2F" w:rsidRDefault="00AC4ACB" w:rsidP="004D2F2F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="00811134" w:rsidRPr="004D2F2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.3 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หรือ</w:t>
            </w:r>
            <w:r w:rsidR="004D2F2F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ค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.1 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</w:t>
            </w:r>
          </w:p>
        </w:tc>
        <w:tc>
          <w:tcPr>
            <w:tcW w:w="1843" w:type="dxa"/>
          </w:tcPr>
          <w:p w:rsidR="00AC4ACB" w:rsidRPr="004D2F2F" w:rsidRDefault="004D2F2F" w:rsidP="00AC4AC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t>-</w:t>
            </w:r>
          </w:p>
        </w:tc>
        <w:tc>
          <w:tcPr>
            <w:tcW w:w="1559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</w:p>
        </w:tc>
      </w:tr>
      <w:tr w:rsidR="00AC4ACB" w:rsidRPr="004D2F2F" w:rsidTr="004D2F2F">
        <w:tc>
          <w:tcPr>
            <w:tcW w:w="675" w:type="dxa"/>
          </w:tcPr>
          <w:p w:rsidR="00AC4ACB" w:rsidRPr="004D2F2F" w:rsidRDefault="00AC4ACB" w:rsidP="004D2F2F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  <w:r w:rsidR="00811134" w:rsidRPr="004D2F2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หนังสือมอบอำนาจกรณีให้บุคคลอื่นยื่นแจ้งการขุดดิน</w:t>
            </w:r>
          </w:p>
        </w:tc>
        <w:tc>
          <w:tcPr>
            <w:tcW w:w="1843" w:type="dxa"/>
          </w:tcPr>
          <w:p w:rsidR="00AC4ACB" w:rsidRPr="004D2F2F" w:rsidRDefault="004D2F2F" w:rsidP="00AC4AC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t>-</w:t>
            </w:r>
          </w:p>
        </w:tc>
        <w:tc>
          <w:tcPr>
            <w:tcW w:w="1559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4D2F2F" w:rsidTr="004D2F2F">
        <w:tc>
          <w:tcPr>
            <w:tcW w:w="675" w:type="dxa"/>
          </w:tcPr>
          <w:p w:rsidR="00AC4ACB" w:rsidRPr="004D2F2F" w:rsidRDefault="00AC4ACB" w:rsidP="004D2F2F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6</w:t>
            </w:r>
            <w:r w:rsidR="00811134" w:rsidRPr="004D2F2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หนังสือยินยอมของเจ้าของที่ดินกรณีที่ดินบุคคลอื่น</w:t>
            </w:r>
          </w:p>
        </w:tc>
        <w:tc>
          <w:tcPr>
            <w:tcW w:w="1843" w:type="dxa"/>
          </w:tcPr>
          <w:p w:rsidR="00AC4ACB" w:rsidRPr="004D2F2F" w:rsidRDefault="004D2F2F" w:rsidP="00AC4AC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t>-</w:t>
            </w:r>
          </w:p>
        </w:tc>
        <w:tc>
          <w:tcPr>
            <w:tcW w:w="1559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4D2F2F" w:rsidTr="004D2F2F">
        <w:tc>
          <w:tcPr>
            <w:tcW w:w="675" w:type="dxa"/>
          </w:tcPr>
          <w:p w:rsidR="00AC4ACB" w:rsidRPr="004D2F2F" w:rsidRDefault="00AC4ACB" w:rsidP="004D2F2F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7</w:t>
            </w:r>
            <w:r w:rsidR="00811134" w:rsidRPr="004D2F2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รายการคำนวณ 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วิศวกรผู้ออกแบบและคำนวณการขุดดินที่มีความลึกจากระดับพื้นดินเกิน๓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 xml:space="preserve">เมตรหรือพื้นที่ปากบ่อดินเกิน 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10,000 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ตารางเมตรต้องเป็นผู้ได้รับใบอนุญาตประกอบวิชาชีพวิศวกรรมควบคุมสาขาวิศวกรรมโยธาไม่ต่ำกว่าระดับสามัญวิศวกรกรณีการขุดดินที่มีความลึกเกินสูง 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20 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มตรวิศวกรผู้ออกแบบและคำนวณต้องเป็นผู้ได้รับใบอนุญาตประกอบวิชาชีพวิศวกรรมควบคุมสาขาวิศวกรรมโยธาระดับวุฒิวิศวกร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4D2F2F" w:rsidRDefault="004D2F2F" w:rsidP="00AC4AC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4D2F2F" w:rsidTr="004D2F2F">
        <w:tc>
          <w:tcPr>
            <w:tcW w:w="675" w:type="dxa"/>
          </w:tcPr>
          <w:p w:rsidR="00AC4ACB" w:rsidRPr="004D2F2F" w:rsidRDefault="00AC4ACB" w:rsidP="004D2F2F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8</w:t>
            </w:r>
            <w:r w:rsidR="00811134" w:rsidRPr="004D2F2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รายละเอียดการติดตั้งอุปกรณ์สำหรับวัดการเคลื่อนตัวของดิน</w:t>
            </w:r>
          </w:p>
        </w:tc>
        <w:tc>
          <w:tcPr>
            <w:tcW w:w="1843" w:type="dxa"/>
          </w:tcPr>
          <w:p w:rsidR="00AC4ACB" w:rsidRPr="004D2F2F" w:rsidRDefault="004D2F2F" w:rsidP="00AC4AC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559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กรณีการขุดดินลึกเกิน 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20 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เมตร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4D2F2F" w:rsidTr="004D2F2F">
        <w:tc>
          <w:tcPr>
            <w:tcW w:w="675" w:type="dxa"/>
          </w:tcPr>
          <w:p w:rsidR="00AC4ACB" w:rsidRPr="004D2F2F" w:rsidRDefault="00AC4ACB" w:rsidP="004D2F2F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9</w:t>
            </w:r>
            <w:r w:rsidR="00811134" w:rsidRPr="004D2F2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ชื่อผู้ควบคุมงาน 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กรณีการขุดดินลึกเกิน 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3 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เมตรหรือมีพื้นที่ปากบ่อดินเกิน 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10,000 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ตารางเมตรหรือมีความลึกหรือมีพื้นที่ตามที่เจ้าพนักงานท้องถิ่นประกาศกำหนดผู้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ควบคุมงานต้องเป็นผู้ได้รับใบอนุญาตประกอบวิชาชีพวิศวกรรมควบคุมสาขาวิศวกรรมโยธา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4D2F2F" w:rsidRDefault="004D2F2F" w:rsidP="00AC4AC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4D2F2F" w:rsidRDefault="00AC4ACB" w:rsidP="00AC4ACB">
            <w:pPr>
              <w:rPr>
                <w:rFonts w:ascii="TH SarabunPSK" w:hAnsi="TH SarabunPSK" w:cs="TH SarabunPSK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</w:tbl>
    <w:p w:rsidR="006C6C22" w:rsidRPr="004D2F2F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16"/>
          <w:szCs w:val="16"/>
          <w:lang w:bidi="th-TH"/>
        </w:rPr>
      </w:pPr>
    </w:p>
    <w:p w:rsidR="00A10CDA" w:rsidRPr="004D2F2F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4D2F2F" w:rsidTr="00090552">
        <w:tc>
          <w:tcPr>
            <w:tcW w:w="534" w:type="dxa"/>
          </w:tcPr>
          <w:p w:rsidR="00A13B6C" w:rsidRPr="004D2F2F" w:rsidRDefault="00A13B6C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4D2F2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4D2F2F" w:rsidRDefault="00A13B6C" w:rsidP="008C139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ค่าธรรมเนียมต่อฉบับฉบับละ </w:t>
            </w:r>
            <w:r w:rsidRPr="004D2F2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500 </w:t>
            </w:r>
            <w:r w:rsidRPr="004D2F2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E90756" w:rsidRPr="004D2F2F" w:rsidRDefault="000F1309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4D2F2F" w:rsidRPr="004D2F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F5490C"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500</w:t>
            </w:r>
            <w:r w:rsidR="004D2F2F"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F5490C"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F5490C"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4D2F2F" w:rsidRDefault="00E90756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4D2F2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:rsidR="00216FA4" w:rsidRPr="004D2F2F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4D2F2F" w:rsidTr="00C1539D">
        <w:tc>
          <w:tcPr>
            <w:tcW w:w="534" w:type="dxa"/>
          </w:tcPr>
          <w:p w:rsidR="00EA6950" w:rsidRPr="004D2F2F" w:rsidRDefault="008C0EA4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A6950"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4D2F2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F4021E" w:rsidRDefault="00EA6950" w:rsidP="00EA6950">
            <w:pPr>
              <w:rPr>
                <w:rFonts w:ascii="TH SarabunPSK" w:hAnsi="TH SarabunPSK" w:cs="TH SarabunPSK"/>
                <w:iCs/>
                <w:sz w:val="32"/>
                <w:szCs w:val="32"/>
                <w:lang w:bidi="th-TH"/>
              </w:rPr>
            </w:pPr>
            <w:r w:rsidRPr="004D2F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4D2F2F" w:rsidRPr="004D2F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F4021E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กองช่าง สำนักงานเทศบาลตำบลโพธิ์ทอง หมู่ที่ 5 ต.อ่างแก้ว อ.โพธิ์ทอง จ</w:t>
            </w:r>
            <w:r w:rsidR="00F4021E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F4021E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อ่างทอง </w:t>
            </w:r>
            <w:r w:rsidR="00F4021E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/</w:t>
            </w:r>
            <w:r w:rsidR="00F4021E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  <w:r w:rsidR="00F4021E">
              <w:rPr>
                <w:rFonts w:ascii="TH SarabunPSK" w:hAnsi="TH SarabunPSK" w:cs="TH SarabunPSK"/>
                <w:iCs/>
                <w:sz w:val="32"/>
                <w:szCs w:val="32"/>
                <w:cs/>
                <w:lang w:bidi="th-TH"/>
              </w:rPr>
              <w:t xml:space="preserve"> โทร 035-691206 (ห้องกองช่างเทศบาลตำบลโพธิ์ทอง)</w:t>
            </w:r>
            <w:r w:rsidRPr="004D2F2F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4D2F2F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4D2F2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 </w:t>
            </w:r>
            <w:r w:rsidR="00F4021E">
              <w:rPr>
                <w:rFonts w:ascii="TH SarabunPSK" w:hAnsi="TH SarabunPSK" w:cs="TH SarabunPSK"/>
                <w:iCs/>
                <w:sz w:val="32"/>
                <w:szCs w:val="32"/>
                <w:lang w:bidi="th-TH"/>
              </w:rPr>
              <w:t>-</w:t>
            </w:r>
          </w:p>
        </w:tc>
      </w:tr>
      <w:tr w:rsidR="00EA6950" w:rsidRPr="004D2F2F" w:rsidTr="00C1539D">
        <w:tc>
          <w:tcPr>
            <w:tcW w:w="534" w:type="dxa"/>
          </w:tcPr>
          <w:p w:rsidR="00EA6950" w:rsidRPr="004D2F2F" w:rsidRDefault="008C0EA4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A6950" w:rsidRPr="004D2F2F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4D2F2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4D2F2F" w:rsidRDefault="00EA6950" w:rsidP="00EA6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4D2F2F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4D2F2F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4D2F2F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4D2F2F" w:rsidRPr="004D2F2F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  <w:t xml:space="preserve"> </w:t>
            </w:r>
            <w:r w:rsidRPr="004D2F2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( </w:t>
            </w:r>
            <w:r w:rsidRPr="004D2F2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4D2F2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1 </w:t>
            </w:r>
            <w:r w:rsidRPr="004D2F2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4D2F2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</w:t>
            </w:r>
            <w:r w:rsidRPr="004D2F2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4D2F2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4D2F2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4D2F2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4D2F2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4D2F2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.1111 </w:t>
            </w:r>
            <w:r w:rsidR="004D2F2F">
              <w:rPr>
                <w:rFonts w:ascii="TH SarabunPSK" w:hAnsi="TH SarabunPSK" w:cs="TH SarabunPSK" w:hint="cs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4D2F2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4D2F2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1 </w:t>
            </w:r>
            <w:r w:rsidRPr="004D2F2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4D2F2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</w:t>
            </w:r>
            <w:r w:rsidRPr="004D2F2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4D2F2F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Pr="004D2F2F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4D2F2F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F064C0" w:rsidRPr="004D2F2F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4D2F2F" w:rsidRDefault="004D2F2F" w:rsidP="00686AAA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4D2F2F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</w:t>
            </w:r>
            <w:r w:rsidR="00F064C0" w:rsidRPr="004D2F2F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Pr="004D2F2F" w:rsidRDefault="00C1539D" w:rsidP="00C1539D">
      <w:pPr>
        <w:pStyle w:val="a5"/>
        <w:spacing w:after="0" w:line="240" w:lineRule="auto"/>
        <w:ind w:left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4D2F2F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D2F2F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4D2F2F" w:rsidRDefault="0064558D" w:rsidP="004D2F2F">
      <w:pPr>
        <w:spacing w:after="0" w:line="240" w:lineRule="auto"/>
        <w:ind w:firstLine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D2F2F">
        <w:rPr>
          <w:rFonts w:ascii="TH SarabunPSK" w:hAnsi="TH SarabunPSK" w:cs="TH SarabunPSK"/>
          <w:noProof/>
          <w:sz w:val="32"/>
          <w:szCs w:val="32"/>
        </w:rPr>
        <w:t>-</w:t>
      </w:r>
    </w:p>
    <w:p w:rsidR="0064558D" w:rsidRPr="004D2F2F" w:rsidRDefault="0064558D" w:rsidP="0064558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64558D" w:rsidRPr="004D2F2F" w:rsidRDefault="0064558D" w:rsidP="0064558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4D2F2F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</w:pPr>
    </w:p>
    <w:p w:rsidR="003F4A0D" w:rsidRPr="004D2F2F" w:rsidRDefault="003F4A0D" w:rsidP="00EF0DAF">
      <w:pPr>
        <w:spacing w:after="0" w:line="240" w:lineRule="auto"/>
        <w:jc w:val="right"/>
        <w:rPr>
          <w:rFonts w:ascii="TH SarabunPSK" w:hAnsi="TH SarabunPSK" w:cs="TH SarabunPSK"/>
          <w:color w:val="0D0D0D" w:themeColor="text1" w:themeTint="F2"/>
          <w:cs/>
          <w:lang w:bidi="th-TH"/>
        </w:rPr>
      </w:pPr>
    </w:p>
    <w:sectPr w:rsidR="003F4A0D" w:rsidRPr="004D2F2F" w:rsidSect="004D2F2F">
      <w:headerReference w:type="default" r:id="rId8"/>
      <w:pgSz w:w="11907" w:h="16839" w:code="9"/>
      <w:pgMar w:top="1440" w:right="657" w:bottom="1135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75F7" w:rsidRDefault="003675F7" w:rsidP="00C81DB8">
      <w:pPr>
        <w:spacing w:after="0" w:line="240" w:lineRule="auto"/>
      </w:pPr>
      <w:r>
        <w:separator/>
      </w:r>
    </w:p>
  </w:endnote>
  <w:endnote w:type="continuationSeparator" w:id="0">
    <w:p w:rsidR="003675F7" w:rsidRDefault="003675F7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75F7" w:rsidRDefault="003675F7" w:rsidP="00C81DB8">
      <w:pPr>
        <w:spacing w:after="0" w:line="240" w:lineRule="auto"/>
      </w:pPr>
      <w:r>
        <w:separator/>
      </w:r>
    </w:p>
  </w:footnote>
  <w:footnote w:type="continuationSeparator" w:id="0">
    <w:p w:rsidR="003675F7" w:rsidRDefault="003675F7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957728"/>
      <w:docPartObj>
        <w:docPartGallery w:val="Page Numbers (Top of Page)"/>
        <w:docPartUnique/>
      </w:docPartObj>
    </w:sdtPr>
    <w:sdtEndPr/>
    <w:sdtContent>
      <w:p w:rsidR="00C81DB8" w:rsidRDefault="007D4ADE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D26BE0">
          <w:rPr>
            <w:noProof/>
          </w:rPr>
          <w:t>6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D26BE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675F7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D2F2F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D4ADE"/>
    <w:rsid w:val="007E1E74"/>
    <w:rsid w:val="00811134"/>
    <w:rsid w:val="0085230C"/>
    <w:rsid w:val="00862FC5"/>
    <w:rsid w:val="0087182F"/>
    <w:rsid w:val="0087509D"/>
    <w:rsid w:val="008A3CB7"/>
    <w:rsid w:val="008B3521"/>
    <w:rsid w:val="008C0EA4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67795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26BE0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4021E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345CC"/>
  <w15:docId w15:val="{20BBF0B6-2D79-4929-961E-C969D1B5D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456ED-DBE5-4965-9160-8E23F3125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5</Pages>
  <Words>912</Words>
  <Characters>5204</Characters>
  <Application>Microsoft Office Word</Application>
  <DocSecurity>0</DocSecurity>
  <Lines>43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amjuthamard</cp:lastModifiedBy>
  <cp:revision>2</cp:revision>
  <cp:lastPrinted>2015-07-21T02:41:00Z</cp:lastPrinted>
  <dcterms:created xsi:type="dcterms:W3CDTF">2018-11-06T06:25:00Z</dcterms:created>
  <dcterms:modified xsi:type="dcterms:W3CDTF">2018-11-06T06:25:00Z</dcterms:modified>
</cp:coreProperties>
</file>